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Heizung / Lüftung / Sanitär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Heizung / Lüftung / Sanitär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